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ED8" w:rsidRPr="00843E53" w:rsidRDefault="00C02ED8" w:rsidP="00E43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ПРОТОКОЛ</w:t>
      </w:r>
    </w:p>
    <w:p w:rsidR="00C02ED8" w:rsidRPr="00843E53" w:rsidRDefault="00C02ED8" w:rsidP="00E43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проведения публичных слушаний по обсуждению</w:t>
      </w:r>
    </w:p>
    <w:p w:rsidR="00C02ED8" w:rsidRPr="00843E53" w:rsidRDefault="00C02ED8" w:rsidP="00E43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Проекта Устава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сельсовета</w:t>
      </w:r>
    </w:p>
    <w:p w:rsidR="00C02ED8" w:rsidRDefault="00C02ED8" w:rsidP="00E436D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Краснозерского района Новосибирской области</w:t>
      </w:r>
    </w:p>
    <w:p w:rsidR="00C02ED8" w:rsidRPr="00843E53" w:rsidRDefault="00C02ED8" w:rsidP="00E436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ED8" w:rsidRDefault="00C02ED8" w:rsidP="00D650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Публичные слушания назначены решением </w:t>
      </w:r>
      <w:r>
        <w:rPr>
          <w:rFonts w:ascii="Times New Roman" w:hAnsi="Times New Roman"/>
          <w:color w:val="000000"/>
          <w:sz w:val="28"/>
          <w:szCs w:val="28"/>
        </w:rPr>
        <w:t>двадцать восьмой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>от 3 июля 2017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C02ED8" w:rsidRPr="00843E53" w:rsidRDefault="00C02ED8" w:rsidP="00D650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Дата проведения публичных слушаний: </w:t>
      </w:r>
      <w:r>
        <w:rPr>
          <w:rFonts w:ascii="Times New Roman" w:hAnsi="Times New Roman"/>
          <w:color w:val="000000"/>
          <w:sz w:val="28"/>
          <w:szCs w:val="28"/>
        </w:rPr>
        <w:t>20 июля 2017 года</w:t>
      </w:r>
    </w:p>
    <w:p w:rsidR="00C02ED8" w:rsidRPr="00843E53" w:rsidRDefault="00C02ED8" w:rsidP="00843E5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Время проведения: </w:t>
      </w:r>
      <w:r w:rsidRPr="003917BD">
        <w:rPr>
          <w:rFonts w:ascii="Times New Roman" w:hAnsi="Times New Roman"/>
          <w:color w:val="000000"/>
          <w:sz w:val="28"/>
          <w:szCs w:val="28"/>
        </w:rPr>
        <w:t>с 15 часов 00 минут до 16 часов 30 минут</w:t>
      </w:r>
    </w:p>
    <w:p w:rsidR="00C02ED8" w:rsidRPr="00843E53" w:rsidRDefault="00C02ED8" w:rsidP="00843E5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  <w:szCs w:val="28"/>
        </w:rPr>
        <w:t xml:space="preserve">кабинет Главы 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</w:t>
      </w:r>
    </w:p>
    <w:p w:rsidR="00C02ED8" w:rsidRPr="00843E53" w:rsidRDefault="00C02ED8" w:rsidP="00843E5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Председатель публичных слушаний: </w:t>
      </w:r>
      <w:r>
        <w:rPr>
          <w:rFonts w:ascii="Times New Roman" w:hAnsi="Times New Roman"/>
          <w:color w:val="000000"/>
          <w:sz w:val="28"/>
          <w:szCs w:val="28"/>
        </w:rPr>
        <w:t>Цветкова Наталья Федоровна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02ED8" w:rsidRPr="00843E53" w:rsidRDefault="00C02ED8" w:rsidP="00843E53">
      <w:pPr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3E70E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Секретарь публичных слушаний: </w:t>
      </w:r>
      <w:r>
        <w:rPr>
          <w:rFonts w:ascii="Times New Roman" w:hAnsi="Times New Roman"/>
          <w:color w:val="000000"/>
          <w:sz w:val="28"/>
          <w:szCs w:val="28"/>
        </w:rPr>
        <w:t>Режепа Анастасия Андреевна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Присутствовали: жители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в количестве 18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человек.</w:t>
      </w:r>
      <w:r w:rsidRPr="00843E53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02ED8" w:rsidRDefault="00C02ED8" w:rsidP="00A70DAD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A70D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ПОВЕСТКА ЗАСЕДАНИЯ:</w:t>
      </w:r>
    </w:p>
    <w:p w:rsidR="00C02ED8" w:rsidRPr="00843E53" w:rsidRDefault="00C02ED8" w:rsidP="00A70D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>Об избрании секретаря публичных слушаний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Докладывает:</w:t>
      </w:r>
      <w:r>
        <w:rPr>
          <w:rFonts w:ascii="Times New Roman" w:hAnsi="Times New Roman"/>
          <w:color w:val="000000"/>
          <w:sz w:val="28"/>
          <w:szCs w:val="28"/>
        </w:rPr>
        <w:t xml:space="preserve"> Юданов А.Б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. Глава администрации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сельсовета.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О Проекте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области» 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Докладывает: </w:t>
      </w:r>
      <w:r>
        <w:rPr>
          <w:rFonts w:ascii="Times New Roman" w:hAnsi="Times New Roman"/>
          <w:color w:val="000000"/>
          <w:sz w:val="28"/>
          <w:szCs w:val="28"/>
        </w:rPr>
        <w:t>Цветкова Наталья Федоровна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- председатель Совета депутатов </w:t>
      </w:r>
    </w:p>
    <w:p w:rsidR="00C02ED8" w:rsidRDefault="00C02ED8" w:rsidP="00843E53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СЛУШАЛИ: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Юданова А.Б.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- Главу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сельсовета.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Согласно существующего Положение «О порядке организации и проведения публичных слушаний в муниципальном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района» п. 1.13-1.16, нам необходимо: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Избрать секретаря для ведения протокола публичных слушаний. </w:t>
      </w:r>
    </w:p>
    <w:p w:rsidR="00C02ED8" w:rsidRDefault="00C02ED8" w:rsidP="00A70D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Предлагается кандидатура </w:t>
      </w:r>
      <w:r>
        <w:rPr>
          <w:rFonts w:ascii="Times New Roman" w:hAnsi="Times New Roman"/>
          <w:color w:val="000000"/>
          <w:sz w:val="28"/>
          <w:szCs w:val="28"/>
        </w:rPr>
        <w:t>Режепа А.А.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color w:val="000000"/>
          <w:sz w:val="28"/>
          <w:szCs w:val="28"/>
        </w:rPr>
        <w:t>заместителя  главы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сельсовета.</w:t>
      </w:r>
    </w:p>
    <w:p w:rsidR="00C02ED8" w:rsidRPr="00843E53" w:rsidRDefault="00C02ED8" w:rsidP="00A70D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Итоги голосования следующие:</w:t>
      </w:r>
    </w:p>
    <w:p w:rsidR="00C02ED8" w:rsidRDefault="00C02ED8" w:rsidP="00E914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«за» - проголосовали единогласно, «против»-нет, «воздержавшихся» – нет. </w:t>
      </w:r>
    </w:p>
    <w:p w:rsidR="00C02ED8" w:rsidRPr="00843E53" w:rsidRDefault="00C02ED8" w:rsidP="00E914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ED8" w:rsidRDefault="00C02ED8" w:rsidP="00D650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В ходе публичных слушаний в протоколе должны быть отражены замечания и предложения участников слушаний Проекта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области, а также по результатам публичных слушаний мы должны с Вами принять итоговый документ «Рекомендации публичных слушаний», которые в дальнейшем подлежат опубликованию. </w:t>
      </w:r>
    </w:p>
    <w:p w:rsidR="00C02ED8" w:rsidRPr="00843E53" w:rsidRDefault="00C02ED8" w:rsidP="00D650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Предлагается утвердить повестку дня. 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Повестка дня утверждена. 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СЛУШАЛИ: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Цветкова Н.Ф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- председателя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</w:p>
    <w:p w:rsidR="00C02ED8" w:rsidRPr="00843E53" w:rsidRDefault="00C02ED8" w:rsidP="00D6508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Уважаемые присутствующие!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Согласно Положения «О порядке организации и проведения публичных слушаний в муниципальном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сельсовета», в случае назначения публичных слушаний по инициативе Совета депутатов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предс</w:t>
      </w:r>
      <w:r>
        <w:rPr>
          <w:rFonts w:ascii="Times New Roman" w:hAnsi="Times New Roman"/>
          <w:color w:val="000000"/>
          <w:sz w:val="28"/>
          <w:szCs w:val="28"/>
        </w:rPr>
        <w:t>едательствующим на них является п</w:t>
      </w:r>
      <w:r w:rsidRPr="00843E53">
        <w:rPr>
          <w:rFonts w:ascii="Times New Roman" w:hAnsi="Times New Roman"/>
          <w:color w:val="000000"/>
          <w:sz w:val="28"/>
          <w:szCs w:val="28"/>
        </w:rPr>
        <w:t>редседатель Совета депутатов.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В целях приведения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в соответствие с действующим законодательством, в соответствии со ст. 28 Федерального Закона «Об общих принципах организации местного самоуправления в Российской Федерации» № 131-ФЗ от 06.10.2003г., с Положением «О Порядке организации и проведения публичных слушаний в муниципальном образовании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сельсовета», утвержденным решением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семнадцатой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от </w:t>
      </w:r>
      <w:r w:rsidRPr="00607F3B">
        <w:rPr>
          <w:rFonts w:ascii="Times New Roman" w:hAnsi="Times New Roman"/>
          <w:color w:val="000000"/>
          <w:sz w:val="28"/>
          <w:szCs w:val="28"/>
        </w:rPr>
        <w:t>30.11.20</w:t>
      </w:r>
      <w:r>
        <w:rPr>
          <w:rFonts w:ascii="Times New Roman" w:hAnsi="Times New Roman"/>
          <w:color w:val="000000"/>
          <w:sz w:val="28"/>
          <w:szCs w:val="28"/>
        </w:rPr>
        <w:t>16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года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мы проводим сегодня публичные слушания по вопросу о принятии Проекта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области». </w:t>
      </w:r>
    </w:p>
    <w:p w:rsidR="00C02ED8" w:rsidRDefault="00C02ED8" w:rsidP="00D650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Предложений и замечаний о проекте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 от граждан не поступало.</w:t>
      </w:r>
    </w:p>
    <w:p w:rsidR="00C02ED8" w:rsidRPr="00843E53" w:rsidRDefault="00C02ED8" w:rsidP="00D650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Нам необходимо принять Проект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(прилагается)</w:t>
      </w:r>
    </w:p>
    <w:p w:rsidR="00C02ED8" w:rsidRDefault="00C02ED8" w:rsidP="00843E53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ВЫСТУПИЛИ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/>
          <w:color w:val="000000"/>
          <w:sz w:val="28"/>
          <w:szCs w:val="28"/>
        </w:rPr>
        <w:t>Гордеева Татьяна Дмитриевна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депутат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сельсовета, с предложением одобрить проект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без дополнений и изменений.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РЕШИЛИ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: Рекомендовать Совету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принять Устав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без дополнений и изменений.</w:t>
      </w:r>
    </w:p>
    <w:p w:rsidR="00C02ED8" w:rsidRPr="00843E53" w:rsidRDefault="00C02ED8" w:rsidP="004A25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Итоги голосования:</w:t>
      </w:r>
    </w:p>
    <w:p w:rsidR="00C02ED8" w:rsidRDefault="00C02ED8" w:rsidP="00843E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«за»- единогласно, «против»- нет, «воздержавшихся» - нет.</w:t>
      </w:r>
    </w:p>
    <w:p w:rsidR="00C02ED8" w:rsidRDefault="00C02ED8" w:rsidP="00843E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2ED8" w:rsidRDefault="00C02ED8" w:rsidP="00843E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2ED8" w:rsidRDefault="00C02ED8" w:rsidP="00843E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2ED8" w:rsidRDefault="00C02ED8" w:rsidP="00843E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Председатель публичных слушаний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Цветкова Н.Ф.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4A25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Секретарь публичных слушаний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Режепа А.А.</w:t>
      </w:r>
    </w:p>
    <w:p w:rsidR="00C02ED8" w:rsidRPr="00843E53" w:rsidRDefault="00C02ED8" w:rsidP="00843E53">
      <w:pPr>
        <w:spacing w:before="100" w:beforeAutospacing="1" w:after="240" w:line="240" w:lineRule="auto"/>
        <w:rPr>
          <w:rFonts w:ascii="Times New Roman" w:hAnsi="Times New Roman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02ED8" w:rsidRPr="00843E53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b/>
          <w:bCs/>
          <w:color w:val="000000"/>
          <w:sz w:val="28"/>
          <w:szCs w:val="28"/>
        </w:rPr>
        <w:t>РЕКОМЕНДАЦИИ</w:t>
      </w:r>
    </w:p>
    <w:p w:rsidR="00C02ED8" w:rsidRPr="00843E53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публичных слушаний по проекту Устава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 Краснозерско</w:t>
      </w:r>
      <w:r>
        <w:rPr>
          <w:rFonts w:ascii="Times New Roman" w:hAnsi="Times New Roman"/>
          <w:color w:val="000000"/>
          <w:sz w:val="28"/>
          <w:szCs w:val="28"/>
        </w:rPr>
        <w:t>го района Новосибирской области</w:t>
      </w:r>
      <w:r w:rsidRPr="00843E53">
        <w:rPr>
          <w:rFonts w:ascii="Times New Roman" w:hAnsi="Times New Roman"/>
          <w:color w:val="000000"/>
          <w:sz w:val="28"/>
          <w:szCs w:val="28"/>
        </w:rPr>
        <w:t>.</w:t>
      </w:r>
    </w:p>
    <w:p w:rsidR="00C02ED8" w:rsidRPr="00843E53" w:rsidRDefault="00C02ED8" w:rsidP="00843E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п. Октябрьский                                                         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20 июля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/>
          <w:color w:val="000000"/>
          <w:sz w:val="28"/>
          <w:szCs w:val="28"/>
        </w:rPr>
        <w:t>7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актовый зал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15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часов 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минут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В соответствии со ст.28 Федерального закона от 06.10.2003г № 131-ФЗ</w:t>
      </w:r>
    </w:p>
    <w:p w:rsidR="00C02ED8" w:rsidRPr="00843E53" w:rsidRDefault="00C02ED8" w:rsidP="005174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Об общих принципах организации местного самоуправления в Российской Федерации», ст. 11 Устава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</w:t>
      </w:r>
      <w:r>
        <w:rPr>
          <w:rFonts w:ascii="Times New Roman" w:hAnsi="Times New Roman"/>
          <w:color w:val="000000"/>
          <w:sz w:val="28"/>
          <w:szCs w:val="28"/>
        </w:rPr>
        <w:t>ти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, Положением «О порядке организации и проведения публичных слушаний в МО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области», утвержденным решением </w:t>
      </w:r>
      <w:r>
        <w:rPr>
          <w:rFonts w:ascii="Times New Roman" w:hAnsi="Times New Roman"/>
          <w:color w:val="000000"/>
          <w:sz w:val="28"/>
          <w:szCs w:val="28"/>
        </w:rPr>
        <w:t>семнадцатой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Краснозерского района Новосибирской области от </w:t>
      </w:r>
      <w:r>
        <w:rPr>
          <w:rFonts w:ascii="Times New Roman" w:hAnsi="Times New Roman"/>
          <w:color w:val="000000"/>
          <w:sz w:val="28"/>
          <w:szCs w:val="28"/>
        </w:rPr>
        <w:t>30.11.2016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года, согласно проведенным публичным слушаниям 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51747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РЕКОМЕНДОВАТЬ: </w:t>
      </w:r>
    </w:p>
    <w:p w:rsidR="00C02ED8" w:rsidRPr="00843E53" w:rsidRDefault="00C02ED8" w:rsidP="0051747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Совету депутатов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принять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Устав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 Краснозерского района Новосибирской области, вынесенный на публичные слушания, в соответствии с решением</w:t>
      </w:r>
      <w:r>
        <w:rPr>
          <w:rFonts w:ascii="Times New Roman" w:hAnsi="Times New Roman"/>
          <w:color w:val="000000"/>
          <w:sz w:val="28"/>
          <w:szCs w:val="28"/>
        </w:rPr>
        <w:t xml:space="preserve"> семнадцатой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сельсовета Краснозерского района Новосибирской области от </w:t>
      </w:r>
      <w:r w:rsidRPr="00CC5500">
        <w:rPr>
          <w:rFonts w:ascii="Times New Roman" w:hAnsi="Times New Roman"/>
          <w:color w:val="000000"/>
          <w:sz w:val="28"/>
          <w:szCs w:val="28"/>
        </w:rPr>
        <w:t>30.11.2016года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, и опубликованный в периодическом печатном издании </w:t>
      </w:r>
      <w:r>
        <w:rPr>
          <w:rFonts w:ascii="Times New Roman" w:hAnsi="Times New Roman"/>
          <w:color w:val="000000"/>
          <w:sz w:val="28"/>
          <w:szCs w:val="28"/>
        </w:rPr>
        <w:t xml:space="preserve">«Бюллетень 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Октябрьского </w:t>
      </w:r>
      <w:r w:rsidRPr="00843E53">
        <w:rPr>
          <w:rFonts w:ascii="Times New Roman" w:hAnsi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Краснозерско</w:t>
      </w:r>
      <w:r>
        <w:rPr>
          <w:rFonts w:ascii="Times New Roman" w:hAnsi="Times New Roman"/>
          <w:color w:val="000000"/>
          <w:sz w:val="28"/>
          <w:szCs w:val="28"/>
        </w:rPr>
        <w:t>го района Новосибирской области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№</w:t>
      </w:r>
      <w:r>
        <w:rPr>
          <w:rFonts w:ascii="Times New Roman" w:hAnsi="Times New Roman"/>
          <w:color w:val="000000"/>
          <w:sz w:val="28"/>
          <w:szCs w:val="28"/>
        </w:rPr>
        <w:t>14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, от </w:t>
      </w:r>
      <w:r w:rsidRPr="00CC5500">
        <w:rPr>
          <w:rFonts w:ascii="Times New Roman" w:hAnsi="Times New Roman"/>
          <w:color w:val="000000"/>
          <w:sz w:val="28"/>
          <w:szCs w:val="28"/>
        </w:rPr>
        <w:t>01.12.2016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>Октябрьского</w:t>
      </w:r>
      <w:r w:rsidRPr="00843E53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C02ED8" w:rsidRPr="00843E53" w:rsidRDefault="00C02ED8" w:rsidP="00843E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>Краснозерского района</w:t>
      </w:r>
    </w:p>
    <w:p w:rsidR="00C02ED8" w:rsidRDefault="00C02ED8" w:rsidP="00D6508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843E53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А.Б.Юданов</w:t>
      </w:r>
    </w:p>
    <w:p w:rsidR="00C02ED8" w:rsidRDefault="00C02ED8" w:rsidP="00D6508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2ED8" w:rsidRDefault="00C02ED8" w:rsidP="00945080">
      <w:pPr>
        <w:spacing w:after="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  <w:r w:rsidRPr="00945080">
        <w:rPr>
          <w:rFonts w:ascii="Times New Roman" w:hAnsi="Times New Roman"/>
          <w:i/>
          <w:color w:val="000000"/>
          <w:sz w:val="28"/>
          <w:szCs w:val="28"/>
        </w:rPr>
        <w:t>ПРИЛОЖЕНИЕ</w:t>
      </w:r>
    </w:p>
    <w:p w:rsidR="00C02ED8" w:rsidRDefault="00C02ED8" w:rsidP="00945080">
      <w:pPr>
        <w:spacing w:after="0" w:line="240" w:lineRule="auto"/>
        <w:jc w:val="right"/>
        <w:rPr>
          <w:rFonts w:ascii="Times New Roman" w:hAnsi="Times New Roman"/>
          <w:i/>
          <w:color w:val="000000"/>
          <w:sz w:val="28"/>
          <w:szCs w:val="28"/>
        </w:rPr>
      </w:pPr>
    </w:p>
    <w:p w:rsidR="00C02ED8" w:rsidRDefault="00C02ED8" w:rsidP="0094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СПИСОК ПРИСУТСТВУЮЩИХ НА ПУБЛИЧНЫХ СЛУШАНИЯХ</w:t>
      </w:r>
    </w:p>
    <w:p w:rsidR="00C02ED8" w:rsidRDefault="00C02ED8" w:rsidP="0094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20.07.2017</w:t>
      </w:r>
    </w:p>
    <w:p w:rsidR="00C02ED8" w:rsidRDefault="00C02ED8" w:rsidP="0094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Трифонова Ирина Сергеевна – ул.Мира 11 кв.1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Воронина Анастасия Александровна – ул.Мира 9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Прохода Лариса Алексеевна – ул.Молодежная 10 кв.2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Мальцева Людмила Анатольевна – ул.Мира 47 кв.1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Юданова Екатерина Леонидовна – ул.Заречная 9 кв.2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Никулина Наталья Николаевна – ул.Школьная 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Юданов Александр Борисович – ул.Заречная 9 кв.2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Режепа Анастасия Андреевна – ул.Октябрьская 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Майкова Галина Дмитриевна – пер.Школьный 8 кв.1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Хорошилов Сергей Владимирович – ул.Мира 38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Татьянин Константин Михайлович – ул.Советская 18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Мальцев Дмитрий Александрович – ул.Мира 47 кв.1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Машинский Андрей Федорович – ул.Октябрьская 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Коростелёв Николай Дмитриевич – ул.Октябрьская 3 кв.3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Коростелёва Валентина Васильевна – ул.Октябрьская 3 кв.3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Куприенко Людмила Николаевна – ул.Мира 20 кв.2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Черкашина Рита Федоровна – ул.Школьная 19 кв.1</w:t>
      </w:r>
    </w:p>
    <w:p w:rsidR="00C02ED8" w:rsidRDefault="00C02ED8" w:rsidP="0094508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Воронин Иван Федорович – ул.Мира 9</w:t>
      </w:r>
    </w:p>
    <w:p w:rsidR="00C02ED8" w:rsidRDefault="00C02ED8" w:rsidP="00A70DA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2ED8" w:rsidRDefault="00C02ED8" w:rsidP="00A70DA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C02ED8" w:rsidRDefault="00C02ED8" w:rsidP="00A70DA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C02ED8" w:rsidSect="005631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E093F"/>
    <w:multiLevelType w:val="hybridMultilevel"/>
    <w:tmpl w:val="A8D8FE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4615629"/>
    <w:multiLevelType w:val="hybridMultilevel"/>
    <w:tmpl w:val="5A167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E53"/>
    <w:rsid w:val="0007522D"/>
    <w:rsid w:val="000A461D"/>
    <w:rsid w:val="000C6917"/>
    <w:rsid w:val="00172F5B"/>
    <w:rsid w:val="001774DA"/>
    <w:rsid w:val="00183A9A"/>
    <w:rsid w:val="00191331"/>
    <w:rsid w:val="001C2A40"/>
    <w:rsid w:val="00226575"/>
    <w:rsid w:val="00226DF9"/>
    <w:rsid w:val="003917BD"/>
    <w:rsid w:val="003933F8"/>
    <w:rsid w:val="003E70EB"/>
    <w:rsid w:val="00402483"/>
    <w:rsid w:val="004A258E"/>
    <w:rsid w:val="004F7266"/>
    <w:rsid w:val="00517471"/>
    <w:rsid w:val="00552641"/>
    <w:rsid w:val="005631DF"/>
    <w:rsid w:val="00607F3B"/>
    <w:rsid w:val="00625EC4"/>
    <w:rsid w:val="00636E6F"/>
    <w:rsid w:val="006618FD"/>
    <w:rsid w:val="007B6473"/>
    <w:rsid w:val="00843E53"/>
    <w:rsid w:val="00945080"/>
    <w:rsid w:val="00A64294"/>
    <w:rsid w:val="00A671BD"/>
    <w:rsid w:val="00A70560"/>
    <w:rsid w:val="00A70DAD"/>
    <w:rsid w:val="00B85A8B"/>
    <w:rsid w:val="00BB1517"/>
    <w:rsid w:val="00C02ED8"/>
    <w:rsid w:val="00C45C45"/>
    <w:rsid w:val="00CC5500"/>
    <w:rsid w:val="00D2733D"/>
    <w:rsid w:val="00D65086"/>
    <w:rsid w:val="00D93945"/>
    <w:rsid w:val="00DA6890"/>
    <w:rsid w:val="00E436DC"/>
    <w:rsid w:val="00E9142C"/>
    <w:rsid w:val="00EA11D7"/>
    <w:rsid w:val="00F7781A"/>
    <w:rsid w:val="00F823DC"/>
    <w:rsid w:val="00FC6E63"/>
    <w:rsid w:val="00FD4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1D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43E5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C55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945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16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</TotalTime>
  <Pages>5</Pages>
  <Words>941</Words>
  <Characters>5368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Uuser</dc:creator>
  <cp:keywords/>
  <dc:description/>
  <cp:lastModifiedBy>User</cp:lastModifiedBy>
  <cp:revision>17</cp:revision>
  <cp:lastPrinted>2017-08-03T02:19:00Z</cp:lastPrinted>
  <dcterms:created xsi:type="dcterms:W3CDTF">2016-03-24T08:27:00Z</dcterms:created>
  <dcterms:modified xsi:type="dcterms:W3CDTF">2017-08-03T02:19:00Z</dcterms:modified>
</cp:coreProperties>
</file>